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AFB" w:rsidRDefault="00B84AFB" w:rsidP="00A764AC">
      <w:pPr>
        <w:jc w:val="center"/>
        <w:outlineLvl w:val="0"/>
      </w:pPr>
      <w:r>
        <w:rPr>
          <w:rFonts w:ascii="Arial" w:hAnsi="Arial"/>
          <w:b/>
          <w:color w:val="000000"/>
          <w:spacing w:val="40"/>
          <w:sz w:val="28"/>
          <w:szCs w:val="28"/>
        </w:rPr>
        <w:t>Фрагмент активной карты</w:t>
      </w:r>
    </w:p>
    <w:p w:rsidR="00B84AFB" w:rsidRDefault="00B84AFB" w:rsidP="00A764AC">
      <w:pPr>
        <w:jc w:val="center"/>
      </w:pPr>
    </w:p>
    <w:p w:rsidR="00B84AFB" w:rsidRDefault="00B84AFB" w:rsidP="00A764AC">
      <w:pPr>
        <w:jc w:val="right"/>
        <w:rPr>
          <w:rFonts w:ascii="Arial" w:hAnsi="Arial"/>
          <w:i/>
          <w:color w:val="000000"/>
          <w:spacing w:val="30"/>
          <w:sz w:val="16"/>
          <w:szCs w:val="16"/>
        </w:rPr>
      </w:pPr>
      <w:r>
        <w:rPr>
          <w:rFonts w:ascii="Arial" w:hAnsi="Arial"/>
          <w:i/>
          <w:color w:val="000000"/>
          <w:spacing w:val="30"/>
          <w:sz w:val="16"/>
          <w:szCs w:val="16"/>
        </w:rPr>
        <w:t>4 июля 2015 г.</w:t>
      </w:r>
    </w:p>
    <w:p w:rsidR="00B84AFB" w:rsidRDefault="00B84AFB" w:rsidP="00A764AC">
      <w:pPr>
        <w:jc w:val="right"/>
      </w:pPr>
    </w:p>
    <w:tbl>
      <w:tblPr>
        <w:tblW w:w="9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1E0"/>
      </w:tblPr>
      <w:tblGrid>
        <w:gridCol w:w="9585"/>
      </w:tblGrid>
      <w:tr w:rsidR="00B84AFB" w:rsidTr="00385A78">
        <w:trPr>
          <w:cantSplit/>
          <w:trHeight w:hRule="exact" w:val="12630"/>
          <w:jc w:val="center"/>
        </w:trPr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84AFB" w:rsidRPr="00814825" w:rsidRDefault="00B84AFB" w:rsidP="00814825">
            <w:pPr>
              <w:jc w:val="center"/>
              <w:rPr>
                <w:sz w:val="20"/>
                <w:szCs w:val="20"/>
              </w:rPr>
            </w:pPr>
            <w:r w:rsidRPr="00814825">
              <w:rPr>
                <w:sz w:val="20"/>
                <w:szCs w:val="20"/>
              </w:rPr>
              <w:t>ЁКартаКакВОкнеЁ</w:t>
            </w:r>
          </w:p>
        </w:tc>
      </w:tr>
    </w:tbl>
    <w:p w:rsidR="00B84AFB" w:rsidRDefault="00B84AFB" w:rsidP="00A764AC">
      <w:pPr>
        <w:jc w:val="center"/>
      </w:pPr>
    </w:p>
    <w:p w:rsidR="00B84AFB" w:rsidRDefault="00B84AFB" w:rsidP="00A764AC">
      <w:pPr>
        <w:jc w:val="center"/>
      </w:pPr>
      <w:r>
        <w:t>Масштаб 1:ЁМасштабЁ</w:t>
      </w:r>
    </w:p>
    <w:sectPr w:rsidR="00B84AFB" w:rsidSect="00AD22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64AC"/>
    <w:rsid w:val="0003690A"/>
    <w:rsid w:val="00097D23"/>
    <w:rsid w:val="000A3CA6"/>
    <w:rsid w:val="000D3E17"/>
    <w:rsid w:val="001559EB"/>
    <w:rsid w:val="001C5A30"/>
    <w:rsid w:val="001E5BBF"/>
    <w:rsid w:val="00223FD0"/>
    <w:rsid w:val="00293FAC"/>
    <w:rsid w:val="002B4789"/>
    <w:rsid w:val="0038072E"/>
    <w:rsid w:val="00385A78"/>
    <w:rsid w:val="00435161"/>
    <w:rsid w:val="004C6B9A"/>
    <w:rsid w:val="004D52B6"/>
    <w:rsid w:val="00505401"/>
    <w:rsid w:val="00506C9B"/>
    <w:rsid w:val="006660B8"/>
    <w:rsid w:val="006B1836"/>
    <w:rsid w:val="00712C48"/>
    <w:rsid w:val="00716882"/>
    <w:rsid w:val="007A2D94"/>
    <w:rsid w:val="00814825"/>
    <w:rsid w:val="008F7F64"/>
    <w:rsid w:val="009204D6"/>
    <w:rsid w:val="009B1EAC"/>
    <w:rsid w:val="009D1E9E"/>
    <w:rsid w:val="00A764AC"/>
    <w:rsid w:val="00AB5E7B"/>
    <w:rsid w:val="00AD22C1"/>
    <w:rsid w:val="00B40A25"/>
    <w:rsid w:val="00B84AFB"/>
    <w:rsid w:val="00BC2A44"/>
    <w:rsid w:val="00C57A31"/>
    <w:rsid w:val="00D31A8F"/>
    <w:rsid w:val="00DE7D42"/>
    <w:rsid w:val="00E17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4AC"/>
    <w:rPr>
      <w:rFonts w:ascii="Calibri" w:hAnsi="Calibri" w:cs="Arial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_Замечание"/>
    <w:basedOn w:val="CommentText"/>
    <w:uiPriority w:val="99"/>
    <w:rsid w:val="00E171EF"/>
    <w:pPr>
      <w:framePr w:wrap="notBeside" w:vAnchor="text" w:hAnchor="text" w:y="1"/>
    </w:pPr>
  </w:style>
  <w:style w:type="paragraph" w:styleId="CommentText">
    <w:name w:val="annotation text"/>
    <w:basedOn w:val="Normal"/>
    <w:link w:val="CommentTextChar"/>
    <w:uiPriority w:val="99"/>
    <w:semiHidden/>
    <w:rsid w:val="00E171EF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06C9B"/>
    <w:rPr>
      <w:rFonts w:ascii="Calibri" w:hAnsi="Calibri" w:cs="Arial"/>
      <w:sz w:val="20"/>
      <w:szCs w:val="20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764A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506C9B"/>
    <w:rPr>
      <w:rFonts w:cs="Arial"/>
      <w:sz w:val="2"/>
      <w:lang w:eastAsia="en-US"/>
    </w:rPr>
  </w:style>
  <w:style w:type="table" w:styleId="TableGrid">
    <w:name w:val="Table Grid"/>
    <w:basedOn w:val="TableNormal"/>
    <w:uiPriority w:val="99"/>
    <w:rsid w:val="00A764A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76</TotalTime>
  <Pages>1</Pages>
  <Words>11</Words>
  <Characters>68</Characters>
  <Application>Microsoft Office Outlook</Application>
  <DocSecurity>0</DocSecurity>
  <Lines>0</Lines>
  <Paragraphs>0</Paragraphs>
  <ScaleCrop>false</ScaleCrop>
  <Company>HP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Копия активного окна карты</dc:title>
  <dc:subject/>
  <dc:creator>админ</dc:creator>
  <cp:keywords/>
  <dc:description/>
  <cp:lastModifiedBy>админ</cp:lastModifiedBy>
  <cp:revision>7</cp:revision>
  <dcterms:created xsi:type="dcterms:W3CDTF">2015-07-04T09:17:00Z</dcterms:created>
  <dcterms:modified xsi:type="dcterms:W3CDTF">2015-07-05T11:07:00Z</dcterms:modified>
</cp:coreProperties>
</file>